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BOURCHIER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 diocese. Nobleman.</w:t>
      </w: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Oct.1468</w:t>
      </w:r>
      <w:r>
        <w:rPr>
          <w:rFonts w:ascii="Times New Roman" w:hAnsi="Times New Roman" w:cs="Times New Roman"/>
          <w:sz w:val="24"/>
          <w:szCs w:val="24"/>
        </w:rPr>
        <w:tab/>
        <w:t>He sought a licence to partake of eggs and dairy products on Lenten and</w:t>
      </w: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 fasting days, since he was 60 years of age and frail. Approved.</w:t>
      </w:r>
    </w:p>
    <w:p w:rsidR="000A1D61" w:rsidRDefault="000A1D61" w:rsidP="000A1D6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p.35].</w:t>
      </w: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1D61" w:rsidRDefault="000A1D61" w:rsidP="000A1D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D61" w:rsidRDefault="000A1D61" w:rsidP="00564E3C">
      <w:pPr>
        <w:spacing w:after="0" w:line="240" w:lineRule="auto"/>
      </w:pPr>
      <w:r>
        <w:separator/>
      </w:r>
    </w:p>
  </w:endnote>
  <w:endnote w:type="continuationSeparator" w:id="0">
    <w:p w:rsidR="000A1D61" w:rsidRDefault="000A1D6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1D61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D61" w:rsidRDefault="000A1D61" w:rsidP="00564E3C">
      <w:pPr>
        <w:spacing w:after="0" w:line="240" w:lineRule="auto"/>
      </w:pPr>
      <w:r>
        <w:separator/>
      </w:r>
    </w:p>
  </w:footnote>
  <w:footnote w:type="continuationSeparator" w:id="0">
    <w:p w:rsidR="000A1D61" w:rsidRDefault="000A1D6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D61"/>
    <w:rsid w:val="000A1D6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B0C99-B098-4DC3-99B7-28918D1C0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2016-02-11T21:12:00Z</dcterms:created>
  <dcterms:modified xsi:type="dcterms:W3CDTF">2016-02-11T21:12:00Z</dcterms:modified>
</cp:coreProperties>
</file>